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BDE3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Maud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41F080C9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2897842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ED762A1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Daughter of John Martyn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Norfolk(q.v.), and his wife, Marion(q.v.).</w:t>
      </w:r>
    </w:p>
    <w:p w14:paraId="17EF8E7C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39F646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36A9C35B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9B8516D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F18947F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Her father bequeathed her 13s 4d and a pair of sheets.   (ibid.)</w:t>
      </w:r>
    </w:p>
    <w:p w14:paraId="0D059412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A0E3867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E96944A" w14:textId="77777777" w:rsidR="000E6481" w:rsidRDefault="000E6481" w:rsidP="000E648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24FF5E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611C" w14:textId="77777777" w:rsidR="000E6481" w:rsidRDefault="000E6481" w:rsidP="009139A6">
      <w:r>
        <w:separator/>
      </w:r>
    </w:p>
  </w:endnote>
  <w:endnote w:type="continuationSeparator" w:id="0">
    <w:p w14:paraId="31AAF131" w14:textId="77777777" w:rsidR="000E6481" w:rsidRDefault="000E64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D8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3C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B0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4989" w14:textId="77777777" w:rsidR="000E6481" w:rsidRDefault="000E6481" w:rsidP="009139A6">
      <w:r>
        <w:separator/>
      </w:r>
    </w:p>
  </w:footnote>
  <w:footnote w:type="continuationSeparator" w:id="0">
    <w:p w14:paraId="6485B73D" w14:textId="77777777" w:rsidR="000E6481" w:rsidRDefault="000E64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7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69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BE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81"/>
    <w:rsid w:val="000666E0"/>
    <w:rsid w:val="000E648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A31C8"/>
  <w15:chartTrackingRefBased/>
  <w15:docId w15:val="{22C5E485-CC17-40F0-A407-EE63A707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2022-09-14T19:55:00Z</dcterms:created>
  <dcterms:modified xsi:type="dcterms:W3CDTF">2022-09-14T19:55:00Z</dcterms:modified>
</cp:coreProperties>
</file>